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6D2" w:rsidRDefault="003826D2" w:rsidP="003826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RYCHEMOND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:rsidR="003826D2" w:rsidRDefault="003826D2" w:rsidP="003826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6D2" w:rsidRDefault="003826D2" w:rsidP="003826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6D2" w:rsidRDefault="003826D2" w:rsidP="003826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Jan.1484</w:t>
      </w:r>
      <w:r>
        <w:rPr>
          <w:rFonts w:ascii="Times New Roman" w:hAnsi="Times New Roman" w:cs="Times New Roman"/>
          <w:sz w:val="24"/>
          <w:szCs w:val="24"/>
        </w:rPr>
        <w:tab/>
        <w:t>He was a witness of the Will of Joan Devyn(ibid.).</w:t>
      </w:r>
    </w:p>
    <w:p w:rsidR="003826D2" w:rsidRDefault="003826D2" w:rsidP="003826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Logge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pp.268-72)</w:t>
      </w:r>
    </w:p>
    <w:p w:rsidR="003826D2" w:rsidRDefault="003826D2" w:rsidP="003826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6D2" w:rsidRDefault="003826D2" w:rsidP="003826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826D2" w:rsidRDefault="003826D2" w:rsidP="003826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2015</w:t>
      </w:r>
      <w:bookmarkStart w:id="0" w:name="_GoBack"/>
      <w:bookmarkEnd w:id="0"/>
    </w:p>
    <w:sectPr w:rsidR="00DD5B8A" w:rsidRPr="003826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6D2" w:rsidRDefault="003826D2" w:rsidP="00564E3C">
      <w:pPr>
        <w:spacing w:after="0" w:line="240" w:lineRule="auto"/>
      </w:pPr>
      <w:r>
        <w:separator/>
      </w:r>
    </w:p>
  </w:endnote>
  <w:endnote w:type="continuationSeparator" w:id="0">
    <w:p w:rsidR="003826D2" w:rsidRDefault="003826D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826D2">
      <w:rPr>
        <w:rFonts w:ascii="Times New Roman" w:hAnsi="Times New Roman" w:cs="Times New Roman"/>
        <w:noProof/>
        <w:sz w:val="24"/>
        <w:szCs w:val="24"/>
      </w:rPr>
      <w:t>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6D2" w:rsidRDefault="003826D2" w:rsidP="00564E3C">
      <w:pPr>
        <w:spacing w:after="0" w:line="240" w:lineRule="auto"/>
      </w:pPr>
      <w:r>
        <w:separator/>
      </w:r>
    </w:p>
  </w:footnote>
  <w:footnote w:type="continuationSeparator" w:id="0">
    <w:p w:rsidR="003826D2" w:rsidRDefault="003826D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D2"/>
    <w:rsid w:val="00372DC6"/>
    <w:rsid w:val="003826D2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A979C"/>
  <w15:chartTrackingRefBased/>
  <w15:docId w15:val="{8D36871F-AB02-4ECA-B6E4-8ECA15E6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2015-10-09T10:46:00Z</dcterms:created>
  <dcterms:modified xsi:type="dcterms:W3CDTF">2015-10-09T10:46:00Z</dcterms:modified>
</cp:coreProperties>
</file>